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CC0EB" w14:textId="77777777" w:rsidR="00CC72CB" w:rsidRDefault="00CC72CB" w:rsidP="00CC72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Philip ASSHEBY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68D1CEBC" w14:textId="77777777" w:rsidR="00CC72CB" w:rsidRDefault="00CC72CB" w:rsidP="00CC72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Asshen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Northamptonshire</w:t>
      </w:r>
      <w:proofErr w:type="spellEnd"/>
      <w:r>
        <w:rPr>
          <w:rFonts w:cs="Times New Roman"/>
          <w:szCs w:val="24"/>
        </w:rPr>
        <w:t>. Gentleman.</w:t>
      </w:r>
    </w:p>
    <w:p w14:paraId="53F4FA8E" w14:textId="77777777" w:rsidR="00CC72CB" w:rsidRDefault="00CC72CB" w:rsidP="00CC72CB">
      <w:pPr>
        <w:pStyle w:val="NoSpacing"/>
        <w:rPr>
          <w:rFonts w:cs="Times New Roman"/>
          <w:szCs w:val="24"/>
        </w:rPr>
      </w:pPr>
    </w:p>
    <w:p w14:paraId="783D07E1" w14:textId="77777777" w:rsidR="00CC72CB" w:rsidRDefault="00CC72CB" w:rsidP="00CC72CB">
      <w:pPr>
        <w:pStyle w:val="NoSpacing"/>
        <w:rPr>
          <w:rFonts w:cs="Times New Roman"/>
          <w:szCs w:val="24"/>
        </w:rPr>
      </w:pPr>
    </w:p>
    <w:p w14:paraId="58642AF6" w14:textId="77777777" w:rsidR="00CC72CB" w:rsidRDefault="00CC72CB" w:rsidP="00CC72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 xml:space="preserve">Geoffrey </w:t>
      </w:r>
      <w:proofErr w:type="spellStart"/>
      <w:r>
        <w:rPr>
          <w:rFonts w:cs="Times New Roman"/>
          <w:szCs w:val="24"/>
        </w:rPr>
        <w:t>Bridde</w:t>
      </w:r>
      <w:proofErr w:type="spellEnd"/>
      <w:r>
        <w:rPr>
          <w:rFonts w:cs="Times New Roman"/>
          <w:szCs w:val="24"/>
        </w:rPr>
        <w:t xml:space="preserve"> of London, brasier(q.v.), brought a plaint of debt against</w:t>
      </w:r>
    </w:p>
    <w:p w14:paraId="15D112AF" w14:textId="77777777" w:rsidR="00CC72CB" w:rsidRDefault="00CC72CB" w:rsidP="00CC72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4 others.</w:t>
      </w:r>
    </w:p>
    <w:p w14:paraId="10C68BF5" w14:textId="77777777" w:rsidR="00CC72CB" w:rsidRDefault="00CC72CB" w:rsidP="00CC72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01B84">
          <w:rPr>
            <w:rStyle w:val="Hyperlink"/>
            <w:rFonts w:cs="Times New Roman"/>
            <w:szCs w:val="24"/>
          </w:rPr>
          <w:t>https://waalt.uh.edu/index.php/CP40/685</w:t>
        </w:r>
      </w:hyperlink>
      <w:r>
        <w:rPr>
          <w:rFonts w:cs="Times New Roman"/>
          <w:szCs w:val="24"/>
        </w:rPr>
        <w:t xml:space="preserve"> )</w:t>
      </w:r>
    </w:p>
    <w:p w14:paraId="2BF3FB50" w14:textId="77777777" w:rsidR="00CC72CB" w:rsidRDefault="00CC72CB" w:rsidP="00CC72CB">
      <w:pPr>
        <w:pStyle w:val="NoSpacing"/>
        <w:rPr>
          <w:rFonts w:cs="Times New Roman"/>
          <w:szCs w:val="24"/>
        </w:rPr>
      </w:pPr>
    </w:p>
    <w:p w14:paraId="49FD0693" w14:textId="77777777" w:rsidR="00CC72CB" w:rsidRDefault="00CC72CB" w:rsidP="00CC72CB">
      <w:pPr>
        <w:pStyle w:val="NoSpacing"/>
        <w:rPr>
          <w:rFonts w:cs="Times New Roman"/>
          <w:szCs w:val="24"/>
        </w:rPr>
      </w:pPr>
    </w:p>
    <w:p w14:paraId="0AF21F6E" w14:textId="77777777" w:rsidR="00CC72CB" w:rsidRDefault="00CC72CB" w:rsidP="00CC72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July 2023</w:t>
      </w:r>
    </w:p>
    <w:p w14:paraId="6682CCA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D89BD" w14:textId="77777777" w:rsidR="00CC72CB" w:rsidRDefault="00CC72CB" w:rsidP="009139A6">
      <w:r>
        <w:separator/>
      </w:r>
    </w:p>
  </w:endnote>
  <w:endnote w:type="continuationSeparator" w:id="0">
    <w:p w14:paraId="152361AC" w14:textId="77777777" w:rsidR="00CC72CB" w:rsidRDefault="00CC72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C5F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6B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FB9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15A36" w14:textId="77777777" w:rsidR="00CC72CB" w:rsidRDefault="00CC72CB" w:rsidP="009139A6">
      <w:r>
        <w:separator/>
      </w:r>
    </w:p>
  </w:footnote>
  <w:footnote w:type="continuationSeparator" w:id="0">
    <w:p w14:paraId="7479D9C4" w14:textId="77777777" w:rsidR="00CC72CB" w:rsidRDefault="00CC72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421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AD2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87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2C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C72C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EAEF2"/>
  <w15:chartTrackingRefBased/>
  <w15:docId w15:val="{012B4D9B-CB8B-447C-A739-BFE43361E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C72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13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2023-07-26T20:19:00Z</dcterms:created>
  <dcterms:modified xsi:type="dcterms:W3CDTF">2023-07-26T20:32:00Z</dcterms:modified>
</cp:coreProperties>
</file>